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87D39" w14:textId="77777777" w:rsidR="009526D8" w:rsidRDefault="009526D8">
      <w:pPr>
        <w:spacing w:after="0"/>
      </w:pPr>
      <w:r>
        <w:separator/>
      </w:r>
    </w:p>
  </w:endnote>
  <w:endnote w:type="continuationSeparator" w:id="0">
    <w:p w14:paraId="6123EC54" w14:textId="77777777" w:rsidR="009526D8" w:rsidRDefault="00952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516332A" w14:textId="77777777" w:rsidR="00721698" w:rsidRDefault="00721698" w:rsidP="00721698">
    <w:pPr>
      <w:pStyle w:val="Piedepgina"/>
    </w:pPr>
    <w:bookmarkStart w:id="2" w:name="_Hlk115968623"/>
    <w:r>
      <w:rPr>
        <w:noProof/>
      </w:rPr>
      <w:drawing>
        <wp:anchor distT="0" distB="0" distL="114300" distR="114300" simplePos="0" relativeHeight="251665408" behindDoc="0" locked="0" layoutInCell="1" allowOverlap="1" wp14:anchorId="3121EB17" wp14:editId="7D44A652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AD973E" wp14:editId="178FFE51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E8FDCE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721698" w14:paraId="12AA435A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B59E2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58164CE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0531D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255DA72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721698" w14:paraId="46832B5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E67F4E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DAEA23D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1F92BBE7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5B3F5A2B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287307E0" w14:textId="77777777" w:rsidR="00721698" w:rsidRDefault="00721698" w:rsidP="0072169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001F790" w14:textId="77777777" w:rsidR="00721698" w:rsidRDefault="00721698" w:rsidP="00721698">
          <w:pPr>
            <w:pStyle w:val="Piedepgina"/>
            <w:contextualSpacing/>
          </w:pPr>
        </w:p>
      </w:tc>
    </w:tr>
    <w:bookmarkEnd w:id="2"/>
  </w:tbl>
  <w:p w14:paraId="4C85506B" w14:textId="77777777" w:rsidR="00013A1A" w:rsidRPr="00721698" w:rsidRDefault="00013A1A">
    <w:pPr>
      <w:pStyle w:val="Piedepgina"/>
      <w:rPr>
        <w:rFonts w:ascii="Arial Narrow" w:hAnsi="Arial Narrow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D0EE9" w14:textId="77777777" w:rsidR="009526D8" w:rsidRDefault="009526D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A958619" w14:textId="77777777" w:rsidR="009526D8" w:rsidRDefault="00952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45EF9764" w:rsidR="00013A1A" w:rsidRDefault="004B622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8FAF4C" wp14:editId="2094AAB7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332756173">
    <w:abstractNumId w:val="8"/>
  </w:num>
  <w:num w:numId="2" w16cid:durableId="627588331">
    <w:abstractNumId w:val="7"/>
  </w:num>
  <w:num w:numId="3" w16cid:durableId="1427311844">
    <w:abstractNumId w:val="15"/>
  </w:num>
  <w:num w:numId="4" w16cid:durableId="366565100">
    <w:abstractNumId w:val="2"/>
  </w:num>
  <w:num w:numId="5" w16cid:durableId="1585451343">
    <w:abstractNumId w:val="14"/>
  </w:num>
  <w:num w:numId="6" w16cid:durableId="231040165">
    <w:abstractNumId w:val="16"/>
  </w:num>
  <w:num w:numId="7" w16cid:durableId="1747459473">
    <w:abstractNumId w:val="9"/>
  </w:num>
  <w:num w:numId="8" w16cid:durableId="1548028037">
    <w:abstractNumId w:val="18"/>
  </w:num>
  <w:num w:numId="9" w16cid:durableId="971054992">
    <w:abstractNumId w:val="10"/>
  </w:num>
  <w:num w:numId="10" w16cid:durableId="2144157227">
    <w:abstractNumId w:val="17"/>
  </w:num>
  <w:num w:numId="11" w16cid:durableId="2115205895">
    <w:abstractNumId w:val="0"/>
  </w:num>
  <w:num w:numId="12" w16cid:durableId="1473861126">
    <w:abstractNumId w:val="5"/>
  </w:num>
  <w:num w:numId="13" w16cid:durableId="633756631">
    <w:abstractNumId w:val="1"/>
  </w:num>
  <w:num w:numId="14" w16cid:durableId="1409423311">
    <w:abstractNumId w:val="13"/>
  </w:num>
  <w:num w:numId="15" w16cid:durableId="1774204692">
    <w:abstractNumId w:val="4"/>
  </w:num>
  <w:num w:numId="16" w16cid:durableId="163205012">
    <w:abstractNumId w:val="12"/>
  </w:num>
  <w:num w:numId="17" w16cid:durableId="311951360">
    <w:abstractNumId w:val="3"/>
  </w:num>
  <w:num w:numId="18" w16cid:durableId="1669017915">
    <w:abstractNumId w:val="11"/>
  </w:num>
  <w:num w:numId="19" w16cid:durableId="73435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812DD"/>
    <w:rsid w:val="001E5B59"/>
    <w:rsid w:val="002D3212"/>
    <w:rsid w:val="00413929"/>
    <w:rsid w:val="004B6226"/>
    <w:rsid w:val="00552DF5"/>
    <w:rsid w:val="005F6D7D"/>
    <w:rsid w:val="006635FF"/>
    <w:rsid w:val="00666068"/>
    <w:rsid w:val="006A695F"/>
    <w:rsid w:val="006D3398"/>
    <w:rsid w:val="00721698"/>
    <w:rsid w:val="007E2CFE"/>
    <w:rsid w:val="008068A3"/>
    <w:rsid w:val="00861CF4"/>
    <w:rsid w:val="008950F1"/>
    <w:rsid w:val="008A16A4"/>
    <w:rsid w:val="009526D8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5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Nicolás Mosquera Aguirre</cp:lastModifiedBy>
  <cp:revision>4</cp:revision>
  <cp:lastPrinted>2019-12-16T20:34:00Z</cp:lastPrinted>
  <dcterms:created xsi:type="dcterms:W3CDTF">2025-04-24T18:15:00Z</dcterms:created>
  <dcterms:modified xsi:type="dcterms:W3CDTF">2026-07-07T16:47:00Z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